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F33AD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PATERNOSTER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36E3110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55D1C04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00879D4" w14:textId="77777777" w:rsidR="00816C2A" w:rsidRDefault="00816C2A" w:rsidP="00816C2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Shropshire, except the town of </w:t>
      </w:r>
    </w:p>
    <w:p w14:paraId="50369295" w14:textId="77777777" w:rsidR="00816C2A" w:rsidRDefault="00816C2A" w:rsidP="00816C2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Shrewsbury, the moiety of the taxes of a fifteenth and a tenth which were granted to the King at the last Parliament.</w:t>
      </w:r>
    </w:p>
    <w:p w14:paraId="58A22C6E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608F4AAE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430E36D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291D439" w14:textId="77777777" w:rsidR="00816C2A" w:rsidRDefault="00816C2A" w:rsidP="00816C2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1E6F26E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402C6" w14:textId="77777777" w:rsidR="00816C2A" w:rsidRDefault="00816C2A" w:rsidP="009139A6">
      <w:r>
        <w:separator/>
      </w:r>
    </w:p>
  </w:endnote>
  <w:endnote w:type="continuationSeparator" w:id="0">
    <w:p w14:paraId="4CCF8E27" w14:textId="77777777" w:rsidR="00816C2A" w:rsidRDefault="00816C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C2D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76E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D7F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42E0D" w14:textId="77777777" w:rsidR="00816C2A" w:rsidRDefault="00816C2A" w:rsidP="009139A6">
      <w:r>
        <w:separator/>
      </w:r>
    </w:p>
  </w:footnote>
  <w:footnote w:type="continuationSeparator" w:id="0">
    <w:p w14:paraId="666E4F2C" w14:textId="77777777" w:rsidR="00816C2A" w:rsidRDefault="00816C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E23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C6A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158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C2A"/>
    <w:rsid w:val="000666E0"/>
    <w:rsid w:val="002510B7"/>
    <w:rsid w:val="00270799"/>
    <w:rsid w:val="005C130B"/>
    <w:rsid w:val="00816C2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3271D"/>
  <w15:chartTrackingRefBased/>
  <w15:docId w15:val="{3259EDE2-FFA5-4EC0-BE57-19F48035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C2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2024-04-24T10:04:00Z</dcterms:created>
  <dcterms:modified xsi:type="dcterms:W3CDTF">2024-04-24T10:04:00Z</dcterms:modified>
</cp:coreProperties>
</file>